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8A0DF8" w14:textId="77777777" w:rsidR="00EF1A8C" w:rsidRDefault="00EF1A8C" w:rsidP="00EF1A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PADYNGTON</w:t>
      </w:r>
      <w:r>
        <w:rPr>
          <w:rFonts w:ascii="Times New Roman" w:hAnsi="Times New Roman" w:cs="Times New Roman"/>
        </w:rPr>
        <w:t xml:space="preserve">      (fl.1484)</w:t>
      </w:r>
    </w:p>
    <w:p w14:paraId="0846C1F5" w14:textId="77777777" w:rsidR="00EF1A8C" w:rsidRDefault="00EF1A8C" w:rsidP="00EF1A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Fishmonger.</w:t>
      </w:r>
    </w:p>
    <w:p w14:paraId="1D8B85D5" w14:textId="77777777" w:rsidR="00EF1A8C" w:rsidRDefault="00EF1A8C" w:rsidP="00EF1A8C">
      <w:pPr>
        <w:rPr>
          <w:rFonts w:ascii="Times New Roman" w:hAnsi="Times New Roman" w:cs="Times New Roman"/>
        </w:rPr>
      </w:pPr>
    </w:p>
    <w:p w14:paraId="0C9A0E34" w14:textId="77777777" w:rsidR="00EF1A8C" w:rsidRDefault="00EF1A8C" w:rsidP="00EF1A8C">
      <w:pPr>
        <w:rPr>
          <w:rFonts w:ascii="Times New Roman" w:hAnsi="Times New Roman" w:cs="Times New Roman"/>
        </w:rPr>
      </w:pPr>
    </w:p>
    <w:p w14:paraId="7CB0AD0E" w14:textId="77777777" w:rsidR="006A73FC" w:rsidRDefault="006A73FC" w:rsidP="006A73FC">
      <w:pPr>
        <w:pStyle w:val="NoSpacing"/>
      </w:pPr>
      <w:r>
        <w:t>14 Jul.1468</w:t>
      </w:r>
      <w:r>
        <w:tab/>
        <w:t>He was granted a general pardon.</w:t>
      </w:r>
    </w:p>
    <w:p w14:paraId="20EBEE3F" w14:textId="77777777" w:rsidR="006A73FC" w:rsidRPr="007F32B5" w:rsidRDefault="006A73FC" w:rsidP="006A73FC">
      <w:pPr>
        <w:pStyle w:val="NoSpacing"/>
      </w:pPr>
      <w:r>
        <w:tab/>
      </w:r>
      <w:r>
        <w:tab/>
      </w:r>
      <w:r w:rsidRPr="007F32B5">
        <w:t>(“The Pardon Rolls of Edward IV 14</w:t>
      </w:r>
      <w:r>
        <w:t>68-71</w:t>
      </w:r>
      <w:r w:rsidRPr="007F32B5">
        <w:t>” ed. Hannes Kleineke,</w:t>
      </w:r>
    </w:p>
    <w:p w14:paraId="395B3FF0" w14:textId="6B0FC563" w:rsidR="006A73FC" w:rsidRDefault="006A73FC" w:rsidP="006A73FC">
      <w:pPr>
        <w:pStyle w:val="NoSpacing"/>
        <w:ind w:left="720" w:firstLine="720"/>
      </w:pPr>
      <w:r w:rsidRPr="007F32B5">
        <w:t>pub. by the List and Index Society, vol.36</w:t>
      </w:r>
      <w:r>
        <w:t>0</w:t>
      </w:r>
      <w:r w:rsidRPr="007F32B5">
        <w:t>, 202</w:t>
      </w:r>
      <w:r>
        <w:t>0</w:t>
      </w:r>
      <w:r w:rsidRPr="007F32B5">
        <w:t>, p.</w:t>
      </w:r>
      <w:r>
        <w:t>7)</w:t>
      </w:r>
    </w:p>
    <w:p w14:paraId="5C6DF5D8" w14:textId="77777777" w:rsidR="004A6149" w:rsidRDefault="004A6149" w:rsidP="004A6149">
      <w:pPr>
        <w:pStyle w:val="NoSpacing"/>
      </w:pPr>
      <w:r>
        <w:tab/>
        <w:t>1483</w:t>
      </w:r>
      <w:r>
        <w:tab/>
        <w:t>He made a plaint of debt against Thomas Colles of Cley, Norfolk(q.v.).</w:t>
      </w:r>
    </w:p>
    <w:p w14:paraId="06894D7A" w14:textId="4FE30FE0" w:rsidR="004A6149" w:rsidRDefault="004A6149" w:rsidP="004A6149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 xml:space="preserve">http://aalt.law.uh.edu/Indices/CP40Indices/CP40no883Pl.htm  </w:t>
        </w:r>
      </w:hyperlink>
      <w:r>
        <w:t>)</w:t>
      </w:r>
    </w:p>
    <w:p w14:paraId="0D1FA1DB" w14:textId="77777777" w:rsidR="00EF1A8C" w:rsidRDefault="00EF1A8C" w:rsidP="00EF1A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Thomas Colles of CLey-next-the-Sea,</w:t>
      </w:r>
    </w:p>
    <w:p w14:paraId="1191148B" w14:textId="77777777" w:rsidR="00EF1A8C" w:rsidRDefault="00EF1A8C" w:rsidP="00EF1A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Norfolk(q.v.).</w:t>
      </w:r>
    </w:p>
    <w:p w14:paraId="05CDE500" w14:textId="77777777" w:rsidR="00EF1A8C" w:rsidRDefault="00EF1A8C" w:rsidP="00EF1A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F90F0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6D6F5EF" w14:textId="77777777" w:rsidR="00EF1A8C" w:rsidRDefault="00EF1A8C" w:rsidP="00EF1A8C">
      <w:pPr>
        <w:rPr>
          <w:rFonts w:ascii="Times New Roman" w:hAnsi="Times New Roman" w:cs="Times New Roman"/>
        </w:rPr>
      </w:pPr>
    </w:p>
    <w:p w14:paraId="52586330" w14:textId="25B40A4B" w:rsidR="00EF1A8C" w:rsidRDefault="00EF1A8C" w:rsidP="00EF1A8C">
      <w:pPr>
        <w:rPr>
          <w:rFonts w:ascii="Times New Roman" w:hAnsi="Times New Roman" w:cs="Times New Roman"/>
        </w:rPr>
      </w:pPr>
    </w:p>
    <w:p w14:paraId="6AA97B99" w14:textId="7BD005F1" w:rsidR="004A6149" w:rsidRDefault="004A6149" w:rsidP="00EF1A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9 June 2023</w:t>
      </w:r>
    </w:p>
    <w:p w14:paraId="006BA484" w14:textId="2D6B594B" w:rsidR="006A73FC" w:rsidRDefault="006A73FC" w:rsidP="00EF1A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June 2024</w:t>
      </w:r>
    </w:p>
    <w:p w14:paraId="1DC90335" w14:textId="77777777" w:rsidR="006A73FC" w:rsidRPr="00E71FC3" w:rsidRDefault="006A73FC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243D8A" w14:textId="77777777" w:rsidR="00EF1A8C" w:rsidRDefault="00EF1A8C" w:rsidP="00E71FC3">
      <w:r>
        <w:separator/>
      </w:r>
    </w:p>
  </w:endnote>
  <w:endnote w:type="continuationSeparator" w:id="0">
    <w:p w14:paraId="69BC1F94" w14:textId="77777777" w:rsidR="00EF1A8C" w:rsidRDefault="00EF1A8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0631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8CC47F" w14:textId="77777777" w:rsidR="00EF1A8C" w:rsidRDefault="00EF1A8C" w:rsidP="00E71FC3">
      <w:r>
        <w:separator/>
      </w:r>
    </w:p>
  </w:footnote>
  <w:footnote w:type="continuationSeparator" w:id="0">
    <w:p w14:paraId="63A066E7" w14:textId="77777777" w:rsidR="00EF1A8C" w:rsidRDefault="00EF1A8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8C"/>
    <w:rsid w:val="001A7C09"/>
    <w:rsid w:val="004A6149"/>
    <w:rsid w:val="00577BD5"/>
    <w:rsid w:val="00656CBA"/>
    <w:rsid w:val="006A1F77"/>
    <w:rsid w:val="006A73FC"/>
    <w:rsid w:val="00733BE7"/>
    <w:rsid w:val="00AB52E8"/>
    <w:rsid w:val="00B16D3F"/>
    <w:rsid w:val="00BB41AC"/>
    <w:rsid w:val="00E71FC3"/>
    <w:rsid w:val="00EF1A8C"/>
    <w:rsid w:val="00EF4813"/>
    <w:rsid w:val="00F22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52ECA"/>
  <w15:chartTrackingRefBased/>
  <w15:docId w15:val="{40C9354D-A3DA-4231-AC92-8C2758225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A8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F1A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2018-09-21T20:08:00Z</dcterms:created>
  <dcterms:modified xsi:type="dcterms:W3CDTF">2024-06-10T09:46:00Z</dcterms:modified>
</cp:coreProperties>
</file>